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C33" w:rsidRPr="009027C3" w:rsidRDefault="00EE3C33" w:rsidP="009027C3">
      <w:pPr>
        <w:pStyle w:val="Heading1"/>
        <w:spacing w:line="240" w:lineRule="auto"/>
        <w:ind w:firstLine="0"/>
        <w:rPr>
          <w:b/>
        </w:rPr>
      </w:pPr>
      <w:r w:rsidRPr="009027C3">
        <w:rPr>
          <w:b/>
        </w:rPr>
        <w:t>САРАТОВСКАЯ ОБЛАСТЬ                                          ОЗИНСКИЙ РАЙОН</w:t>
      </w:r>
    </w:p>
    <w:p w:rsidR="00EE3C33" w:rsidRPr="009027C3" w:rsidRDefault="00EE3C33" w:rsidP="009027C3">
      <w:pPr>
        <w:rPr>
          <w:sz w:val="28"/>
          <w:szCs w:val="28"/>
        </w:rPr>
      </w:pPr>
    </w:p>
    <w:p w:rsidR="00EE3C33" w:rsidRPr="009027C3" w:rsidRDefault="00EE3C33" w:rsidP="009027C3">
      <w:pPr>
        <w:jc w:val="center"/>
        <w:rPr>
          <w:b/>
          <w:bCs/>
          <w:sz w:val="28"/>
          <w:szCs w:val="28"/>
        </w:rPr>
      </w:pPr>
      <w:r w:rsidRPr="009027C3">
        <w:rPr>
          <w:b/>
          <w:bCs/>
          <w:sz w:val="28"/>
          <w:szCs w:val="28"/>
        </w:rPr>
        <w:t>РАЙОННОЕ СОБРАНИЕ</w:t>
      </w:r>
    </w:p>
    <w:p w:rsidR="00EE3C33" w:rsidRPr="009027C3" w:rsidRDefault="00EE3C33" w:rsidP="009027C3">
      <w:pPr>
        <w:jc w:val="center"/>
        <w:rPr>
          <w:b/>
          <w:bCs/>
          <w:sz w:val="28"/>
          <w:szCs w:val="28"/>
        </w:rPr>
      </w:pPr>
      <w:r w:rsidRPr="009027C3">
        <w:rPr>
          <w:b/>
          <w:bCs/>
          <w:sz w:val="28"/>
          <w:szCs w:val="28"/>
        </w:rPr>
        <w:t>ОЗИНСКОГО МУНИЦИПАЛЬНОГО РАЙОНА</w:t>
      </w:r>
    </w:p>
    <w:p w:rsidR="00EE3C33" w:rsidRPr="009027C3" w:rsidRDefault="00EE3C33" w:rsidP="009027C3">
      <w:pPr>
        <w:pStyle w:val="Heading2"/>
        <w:rPr>
          <w:sz w:val="28"/>
          <w:szCs w:val="28"/>
        </w:rPr>
      </w:pPr>
      <w:r w:rsidRPr="009027C3">
        <w:rPr>
          <w:sz w:val="28"/>
          <w:szCs w:val="28"/>
        </w:rPr>
        <w:t>САРАТОВСКОЙ ОБЛАСТИ</w:t>
      </w:r>
    </w:p>
    <w:p w:rsidR="00EE3C33" w:rsidRPr="009027C3" w:rsidRDefault="00EE3C33" w:rsidP="009027C3">
      <w:pPr>
        <w:jc w:val="center"/>
        <w:rPr>
          <w:b/>
          <w:bCs/>
          <w:sz w:val="28"/>
          <w:szCs w:val="28"/>
        </w:rPr>
      </w:pPr>
    </w:p>
    <w:p w:rsidR="00EE3C33" w:rsidRPr="009027C3" w:rsidRDefault="00EE3C33" w:rsidP="009027C3">
      <w:pPr>
        <w:jc w:val="center"/>
        <w:rPr>
          <w:b/>
          <w:bCs/>
          <w:sz w:val="28"/>
          <w:szCs w:val="28"/>
        </w:rPr>
      </w:pPr>
      <w:r w:rsidRPr="009027C3">
        <w:rPr>
          <w:b/>
          <w:bCs/>
          <w:sz w:val="28"/>
          <w:szCs w:val="28"/>
        </w:rPr>
        <w:t>Семьдесят девятое заседание</w:t>
      </w:r>
    </w:p>
    <w:p w:rsidR="00EE3C33" w:rsidRPr="009027C3" w:rsidRDefault="00EE3C33" w:rsidP="009027C3">
      <w:pPr>
        <w:jc w:val="center"/>
        <w:rPr>
          <w:b/>
          <w:bCs/>
          <w:sz w:val="28"/>
          <w:szCs w:val="28"/>
        </w:rPr>
      </w:pPr>
    </w:p>
    <w:p w:rsidR="00EE3C33" w:rsidRPr="009027C3" w:rsidRDefault="00EE3C33" w:rsidP="009027C3">
      <w:pPr>
        <w:jc w:val="center"/>
        <w:rPr>
          <w:b/>
          <w:bCs/>
          <w:sz w:val="28"/>
          <w:szCs w:val="28"/>
        </w:rPr>
      </w:pPr>
      <w:r w:rsidRPr="009027C3">
        <w:rPr>
          <w:b/>
          <w:bCs/>
          <w:sz w:val="28"/>
          <w:szCs w:val="28"/>
        </w:rPr>
        <w:t>РЕШЕНИЕ № 317</w:t>
      </w:r>
    </w:p>
    <w:p w:rsidR="00EE3C33" w:rsidRPr="009027C3" w:rsidRDefault="00EE3C33" w:rsidP="009027C3">
      <w:pPr>
        <w:tabs>
          <w:tab w:val="left" w:pos="1845"/>
        </w:tabs>
        <w:ind w:left="-540"/>
        <w:jc w:val="right"/>
        <w:rPr>
          <w:sz w:val="28"/>
          <w:szCs w:val="28"/>
        </w:rPr>
      </w:pPr>
      <w:r w:rsidRPr="009027C3">
        <w:rPr>
          <w:b/>
          <w:bCs/>
          <w:sz w:val="28"/>
          <w:szCs w:val="28"/>
        </w:rPr>
        <w:t>от 2</w:t>
      </w:r>
      <w:r>
        <w:rPr>
          <w:b/>
          <w:bCs/>
          <w:sz w:val="28"/>
          <w:szCs w:val="28"/>
        </w:rPr>
        <w:t>2</w:t>
      </w:r>
      <w:bookmarkStart w:id="0" w:name="_GoBack"/>
      <w:bookmarkEnd w:id="0"/>
      <w:r w:rsidRPr="009027C3">
        <w:rPr>
          <w:b/>
          <w:bCs/>
          <w:sz w:val="28"/>
          <w:szCs w:val="28"/>
        </w:rPr>
        <w:t xml:space="preserve"> января 2016 года</w:t>
      </w:r>
    </w:p>
    <w:p w:rsidR="00EE3C33" w:rsidRPr="009027C3" w:rsidRDefault="00EE3C33" w:rsidP="009027C3">
      <w:pPr>
        <w:tabs>
          <w:tab w:val="left" w:pos="1845"/>
        </w:tabs>
        <w:jc w:val="both"/>
        <w:rPr>
          <w:sz w:val="28"/>
          <w:szCs w:val="28"/>
        </w:rPr>
      </w:pPr>
    </w:p>
    <w:p w:rsidR="00EE3C33" w:rsidRPr="009027C3" w:rsidRDefault="00EE3C33" w:rsidP="009027C3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9027C3">
        <w:rPr>
          <w:sz w:val="28"/>
          <w:szCs w:val="28"/>
        </w:rPr>
        <w:t>О внесении изменений и дополнений</w:t>
      </w:r>
    </w:p>
    <w:p w:rsidR="00EE3C33" w:rsidRPr="009027C3" w:rsidRDefault="00EE3C33" w:rsidP="009027C3">
      <w:pPr>
        <w:rPr>
          <w:sz w:val="28"/>
          <w:szCs w:val="28"/>
        </w:rPr>
      </w:pPr>
      <w:r w:rsidRPr="009027C3">
        <w:rPr>
          <w:sz w:val="28"/>
          <w:szCs w:val="28"/>
        </w:rPr>
        <w:t xml:space="preserve">в решение районного Собрания </w:t>
      </w:r>
    </w:p>
    <w:p w:rsidR="00EE3C33" w:rsidRPr="009027C3" w:rsidRDefault="00EE3C33" w:rsidP="009027C3">
      <w:pPr>
        <w:rPr>
          <w:sz w:val="28"/>
          <w:szCs w:val="28"/>
        </w:rPr>
      </w:pPr>
      <w:r w:rsidRPr="009027C3">
        <w:rPr>
          <w:sz w:val="28"/>
          <w:szCs w:val="28"/>
        </w:rPr>
        <w:t>Озинского муниципального района</w:t>
      </w:r>
    </w:p>
    <w:p w:rsidR="00EE3C33" w:rsidRPr="009027C3" w:rsidRDefault="00EE3C33" w:rsidP="009027C3">
      <w:pPr>
        <w:rPr>
          <w:sz w:val="28"/>
          <w:szCs w:val="28"/>
        </w:rPr>
      </w:pPr>
      <w:r w:rsidRPr="009027C3">
        <w:rPr>
          <w:sz w:val="28"/>
          <w:szCs w:val="28"/>
        </w:rPr>
        <w:t>от 22 декабря 2015 года № 303</w:t>
      </w:r>
    </w:p>
    <w:p w:rsidR="00EE3C33" w:rsidRDefault="00EE3C33" w:rsidP="009027C3">
      <w:pPr>
        <w:ind w:hanging="540"/>
        <w:rPr>
          <w:sz w:val="28"/>
          <w:szCs w:val="28"/>
        </w:rPr>
      </w:pPr>
    </w:p>
    <w:p w:rsidR="00EE3C33" w:rsidRPr="009027C3" w:rsidRDefault="00EE3C33" w:rsidP="009027C3">
      <w:pPr>
        <w:ind w:hanging="540"/>
        <w:rPr>
          <w:sz w:val="28"/>
          <w:szCs w:val="28"/>
        </w:rPr>
      </w:pPr>
    </w:p>
    <w:p w:rsidR="00EE3C33" w:rsidRPr="009027C3" w:rsidRDefault="00EE3C33" w:rsidP="009027C3">
      <w:pPr>
        <w:ind w:right="-6" w:firstLine="708"/>
        <w:jc w:val="both"/>
        <w:rPr>
          <w:sz w:val="28"/>
          <w:szCs w:val="28"/>
        </w:rPr>
      </w:pPr>
      <w:r w:rsidRPr="009027C3">
        <w:rPr>
          <w:sz w:val="28"/>
          <w:szCs w:val="28"/>
        </w:rPr>
        <w:t>Заслушав и обсудив информацию начальника финансового управления администрации Озинского муниципального района Воронковой Е.Н.                        «О внесении изменений и дополнений в решение районного Собрания Озинского муниципального района от 22 декабря 2015 года № 303 «О бюджете Озинского муниципального района на 2016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районе, утвержденного решением районного Собрания Озинского муниципального района от 14 октября 2014 года № 232, районное Собрание Озинского муниципального района Саратовской области</w:t>
      </w:r>
    </w:p>
    <w:p w:rsidR="00EE3C33" w:rsidRPr="009027C3" w:rsidRDefault="00EE3C33" w:rsidP="009027C3">
      <w:pPr>
        <w:ind w:right="175" w:hanging="540"/>
        <w:rPr>
          <w:sz w:val="28"/>
          <w:szCs w:val="28"/>
        </w:rPr>
      </w:pPr>
    </w:p>
    <w:p w:rsidR="00EE3C33" w:rsidRPr="009027C3" w:rsidRDefault="00EE3C33" w:rsidP="009027C3">
      <w:pPr>
        <w:ind w:right="175"/>
        <w:jc w:val="center"/>
        <w:rPr>
          <w:b/>
          <w:sz w:val="28"/>
          <w:szCs w:val="28"/>
        </w:rPr>
      </w:pPr>
      <w:r w:rsidRPr="009027C3">
        <w:rPr>
          <w:b/>
          <w:sz w:val="28"/>
          <w:szCs w:val="28"/>
        </w:rPr>
        <w:t>РЕШИЛО:</w:t>
      </w:r>
    </w:p>
    <w:p w:rsidR="00EE3C33" w:rsidRPr="009027C3" w:rsidRDefault="00EE3C33" w:rsidP="009027C3">
      <w:pPr>
        <w:ind w:right="175"/>
        <w:jc w:val="center"/>
        <w:rPr>
          <w:b/>
          <w:sz w:val="28"/>
          <w:szCs w:val="28"/>
        </w:rPr>
      </w:pPr>
    </w:p>
    <w:p w:rsidR="00EE3C33" w:rsidRPr="009027C3" w:rsidRDefault="00EE3C33" w:rsidP="009027C3">
      <w:pPr>
        <w:pStyle w:val="BodyTextIndent2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9027C3">
        <w:t>1. Внести в решение районного Собрания Озинского муниципального района от 22 декабря 2015 года № 303 «О бюджете Озинского муниципального района на 2016 год» следующие изменения и дополнения:</w:t>
      </w:r>
    </w:p>
    <w:p w:rsidR="00EE3C33" w:rsidRPr="009027C3" w:rsidRDefault="00EE3C33" w:rsidP="009027C3">
      <w:pPr>
        <w:pStyle w:val="BodyTextIndent2"/>
        <w:tabs>
          <w:tab w:val="clear" w:pos="1418"/>
          <w:tab w:val="left" w:pos="0"/>
        </w:tabs>
        <w:spacing w:line="240" w:lineRule="auto"/>
        <w:ind w:left="0" w:firstLine="709"/>
        <w:jc w:val="both"/>
      </w:pPr>
      <w:r w:rsidRPr="009027C3">
        <w:t>1.1. в пункте 1 цифры «315429,1» заменить цифрами «315373,5», цифры «308729,1» заменить цифрами «308954,5», цифры «6700,0» заменить цифрами «6419,0».</w:t>
      </w:r>
    </w:p>
    <w:p w:rsidR="00EE3C33" w:rsidRPr="009027C3" w:rsidRDefault="00EE3C33" w:rsidP="009027C3">
      <w:pPr>
        <w:pStyle w:val="BodyTextIndent2"/>
        <w:spacing w:line="240" w:lineRule="auto"/>
        <w:ind w:left="0" w:firstLine="709"/>
        <w:jc w:val="both"/>
      </w:pPr>
      <w:r w:rsidRPr="009027C3">
        <w:t>1.2.Приложения 1, 6, 7, 8, 13 изложить в новой редакции согласно приложениям 1, 2, 3, 4, 5 к настоящему решению.</w:t>
      </w:r>
    </w:p>
    <w:p w:rsidR="00EE3C33" w:rsidRPr="009027C3" w:rsidRDefault="00EE3C33" w:rsidP="009027C3">
      <w:pPr>
        <w:pStyle w:val="BodyTextIndent3"/>
        <w:tabs>
          <w:tab w:val="left" w:pos="0"/>
        </w:tabs>
        <w:spacing w:line="240" w:lineRule="auto"/>
        <w:ind w:left="0" w:firstLine="709"/>
      </w:pPr>
      <w:r w:rsidRPr="009027C3"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EE3C33" w:rsidRPr="009027C3" w:rsidRDefault="00EE3C33" w:rsidP="009027C3">
      <w:pPr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9027C3">
        <w:rPr>
          <w:sz w:val="28"/>
          <w:szCs w:val="28"/>
        </w:rPr>
        <w:t>3. Настоящее решение вступает в силу с момента его подписания.</w:t>
      </w:r>
    </w:p>
    <w:p w:rsidR="00EE3C33" w:rsidRPr="009027C3" w:rsidRDefault="00EE3C33" w:rsidP="009027C3">
      <w:pPr>
        <w:autoSpaceDE w:val="0"/>
        <w:autoSpaceDN w:val="0"/>
        <w:adjustRightInd w:val="0"/>
        <w:rPr>
          <w:rFonts w:ascii="Times New Roman,Bold" w:hAnsi="Times New Roman,Bold" w:cs="Times New Roman,Bold"/>
          <w:b/>
          <w:bCs/>
          <w:color w:val="000000"/>
          <w:sz w:val="28"/>
          <w:szCs w:val="28"/>
        </w:rPr>
      </w:pPr>
    </w:p>
    <w:p w:rsidR="00EE3C33" w:rsidRPr="009027C3" w:rsidRDefault="00EE3C33" w:rsidP="009027C3">
      <w:pPr>
        <w:rPr>
          <w:sz w:val="28"/>
          <w:szCs w:val="28"/>
        </w:rPr>
      </w:pPr>
    </w:p>
    <w:p w:rsidR="00EE3C33" w:rsidRPr="009027C3" w:rsidRDefault="00EE3C33" w:rsidP="009027C3">
      <w:pPr>
        <w:rPr>
          <w:sz w:val="28"/>
          <w:szCs w:val="28"/>
        </w:rPr>
      </w:pPr>
    </w:p>
    <w:p w:rsidR="00EE3C33" w:rsidRPr="00100BF8" w:rsidRDefault="00EE3C33" w:rsidP="009027C3">
      <w:pPr>
        <w:pStyle w:val="Heading5"/>
        <w:tabs>
          <w:tab w:val="left" w:pos="0"/>
        </w:tabs>
        <w:spacing w:line="240" w:lineRule="auto"/>
        <w:ind w:left="0"/>
        <w:rPr>
          <w:bCs w:val="0"/>
          <w:sz w:val="28"/>
          <w:szCs w:val="28"/>
        </w:rPr>
      </w:pPr>
      <w:r w:rsidRPr="00100BF8">
        <w:rPr>
          <w:bCs w:val="0"/>
          <w:sz w:val="28"/>
          <w:szCs w:val="28"/>
        </w:rPr>
        <w:t xml:space="preserve">Глава Озинского </w:t>
      </w:r>
    </w:p>
    <w:p w:rsidR="00EE3C33" w:rsidRPr="00100BF8" w:rsidRDefault="00EE3C33" w:rsidP="00246BD6">
      <w:pPr>
        <w:pStyle w:val="BodyText2"/>
        <w:tabs>
          <w:tab w:val="left" w:pos="0"/>
          <w:tab w:val="left" w:pos="6946"/>
        </w:tabs>
        <w:ind w:right="-1"/>
        <w:rPr>
          <w:color w:val="000000"/>
          <w:sz w:val="28"/>
          <w:szCs w:val="28"/>
        </w:rPr>
      </w:pPr>
      <w:r w:rsidRPr="00100BF8">
        <w:rPr>
          <w:b/>
          <w:sz w:val="28"/>
          <w:szCs w:val="28"/>
        </w:rPr>
        <w:t>муниципального района                                                         С. А. Колесников</w:t>
      </w:r>
    </w:p>
    <w:sectPr w:rsidR="00EE3C33" w:rsidRPr="00100BF8" w:rsidSect="0004721F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cs="Times New Roman"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cs="Times New Roman" w:hint="default"/>
      </w:rPr>
    </w:lvl>
  </w:abstractNum>
  <w:abstractNum w:abstractNumId="4">
    <w:nsid w:val="7CEC3507"/>
    <w:multiLevelType w:val="hybridMultilevel"/>
    <w:tmpl w:val="2A30DECA"/>
    <w:lvl w:ilvl="0" w:tplc="0004ED7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5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2141"/>
    <w:rsid w:val="00015DF2"/>
    <w:rsid w:val="00017D97"/>
    <w:rsid w:val="000204D0"/>
    <w:rsid w:val="00021EF9"/>
    <w:rsid w:val="000227A8"/>
    <w:rsid w:val="00031A59"/>
    <w:rsid w:val="00031E83"/>
    <w:rsid w:val="000330BA"/>
    <w:rsid w:val="00037EDE"/>
    <w:rsid w:val="00045B23"/>
    <w:rsid w:val="0004721F"/>
    <w:rsid w:val="0004754D"/>
    <w:rsid w:val="0005124E"/>
    <w:rsid w:val="000526C5"/>
    <w:rsid w:val="00052B40"/>
    <w:rsid w:val="0005542C"/>
    <w:rsid w:val="00061337"/>
    <w:rsid w:val="00061340"/>
    <w:rsid w:val="00061E33"/>
    <w:rsid w:val="000745A9"/>
    <w:rsid w:val="00082023"/>
    <w:rsid w:val="0008357F"/>
    <w:rsid w:val="000878BA"/>
    <w:rsid w:val="000A1C28"/>
    <w:rsid w:val="000A435B"/>
    <w:rsid w:val="000A6F51"/>
    <w:rsid w:val="000B2532"/>
    <w:rsid w:val="000B2E01"/>
    <w:rsid w:val="000B7365"/>
    <w:rsid w:val="000B7BE4"/>
    <w:rsid w:val="000B7F41"/>
    <w:rsid w:val="000C27E4"/>
    <w:rsid w:val="000C58DD"/>
    <w:rsid w:val="000D2A6B"/>
    <w:rsid w:val="000D7703"/>
    <w:rsid w:val="000E2FCD"/>
    <w:rsid w:val="000E3D8F"/>
    <w:rsid w:val="000E4C18"/>
    <w:rsid w:val="00100BF8"/>
    <w:rsid w:val="00102A17"/>
    <w:rsid w:val="001052DC"/>
    <w:rsid w:val="001052FC"/>
    <w:rsid w:val="00113C2D"/>
    <w:rsid w:val="00113C7B"/>
    <w:rsid w:val="0012051C"/>
    <w:rsid w:val="00121635"/>
    <w:rsid w:val="00126D96"/>
    <w:rsid w:val="001316B9"/>
    <w:rsid w:val="00137143"/>
    <w:rsid w:val="001511F0"/>
    <w:rsid w:val="00151DF6"/>
    <w:rsid w:val="00152512"/>
    <w:rsid w:val="0015449D"/>
    <w:rsid w:val="0015588A"/>
    <w:rsid w:val="00167902"/>
    <w:rsid w:val="00173551"/>
    <w:rsid w:val="00175693"/>
    <w:rsid w:val="00182562"/>
    <w:rsid w:val="00184629"/>
    <w:rsid w:val="00187FCB"/>
    <w:rsid w:val="00190103"/>
    <w:rsid w:val="00193957"/>
    <w:rsid w:val="001940BE"/>
    <w:rsid w:val="001952BD"/>
    <w:rsid w:val="001B4B2D"/>
    <w:rsid w:val="001B5ADE"/>
    <w:rsid w:val="001C0F11"/>
    <w:rsid w:val="001C1C29"/>
    <w:rsid w:val="001C27C3"/>
    <w:rsid w:val="001D0232"/>
    <w:rsid w:val="001D2BCE"/>
    <w:rsid w:val="001D569C"/>
    <w:rsid w:val="001E0E14"/>
    <w:rsid w:val="001E2DDD"/>
    <w:rsid w:val="001E60C3"/>
    <w:rsid w:val="001F0B1C"/>
    <w:rsid w:val="001F35C8"/>
    <w:rsid w:val="001F7B19"/>
    <w:rsid w:val="00205ECC"/>
    <w:rsid w:val="002101ED"/>
    <w:rsid w:val="00210B33"/>
    <w:rsid w:val="00220B47"/>
    <w:rsid w:val="002226D7"/>
    <w:rsid w:val="00222B3D"/>
    <w:rsid w:val="00223706"/>
    <w:rsid w:val="00227D5A"/>
    <w:rsid w:val="00231607"/>
    <w:rsid w:val="00232DB4"/>
    <w:rsid w:val="00235822"/>
    <w:rsid w:val="0024103F"/>
    <w:rsid w:val="0024580E"/>
    <w:rsid w:val="00246BD6"/>
    <w:rsid w:val="00257DB7"/>
    <w:rsid w:val="0026240B"/>
    <w:rsid w:val="00262729"/>
    <w:rsid w:val="00275FE5"/>
    <w:rsid w:val="00281B32"/>
    <w:rsid w:val="002879E1"/>
    <w:rsid w:val="00287D3A"/>
    <w:rsid w:val="00292E89"/>
    <w:rsid w:val="00295068"/>
    <w:rsid w:val="002A012D"/>
    <w:rsid w:val="002A071F"/>
    <w:rsid w:val="002A0D47"/>
    <w:rsid w:val="002A1D6E"/>
    <w:rsid w:val="002B2814"/>
    <w:rsid w:val="002B4216"/>
    <w:rsid w:val="002B5EB9"/>
    <w:rsid w:val="002B6D4B"/>
    <w:rsid w:val="002C6D51"/>
    <w:rsid w:val="002C7309"/>
    <w:rsid w:val="002D124B"/>
    <w:rsid w:val="002D1A7C"/>
    <w:rsid w:val="002D3ACF"/>
    <w:rsid w:val="002D6204"/>
    <w:rsid w:val="002E45F7"/>
    <w:rsid w:val="002E5E88"/>
    <w:rsid w:val="002E7D1E"/>
    <w:rsid w:val="003050BD"/>
    <w:rsid w:val="00306BCF"/>
    <w:rsid w:val="00307C54"/>
    <w:rsid w:val="00307DD1"/>
    <w:rsid w:val="003104C8"/>
    <w:rsid w:val="0031362C"/>
    <w:rsid w:val="00320BD6"/>
    <w:rsid w:val="003406E6"/>
    <w:rsid w:val="00341443"/>
    <w:rsid w:val="0034460B"/>
    <w:rsid w:val="00346B0B"/>
    <w:rsid w:val="00350F8D"/>
    <w:rsid w:val="003637B9"/>
    <w:rsid w:val="00364625"/>
    <w:rsid w:val="0036493B"/>
    <w:rsid w:val="0036649F"/>
    <w:rsid w:val="0037521E"/>
    <w:rsid w:val="00377DB1"/>
    <w:rsid w:val="00381948"/>
    <w:rsid w:val="00381C53"/>
    <w:rsid w:val="0038240A"/>
    <w:rsid w:val="00383B53"/>
    <w:rsid w:val="0038648A"/>
    <w:rsid w:val="00391B3F"/>
    <w:rsid w:val="003B671B"/>
    <w:rsid w:val="003B74EB"/>
    <w:rsid w:val="003C2E00"/>
    <w:rsid w:val="003C30D1"/>
    <w:rsid w:val="003C73A8"/>
    <w:rsid w:val="003C7616"/>
    <w:rsid w:val="003D20A7"/>
    <w:rsid w:val="003D3558"/>
    <w:rsid w:val="003D41AE"/>
    <w:rsid w:val="003D58A8"/>
    <w:rsid w:val="003D6713"/>
    <w:rsid w:val="003E1F0C"/>
    <w:rsid w:val="003E206F"/>
    <w:rsid w:val="003E266F"/>
    <w:rsid w:val="003E2B23"/>
    <w:rsid w:val="003E3E7F"/>
    <w:rsid w:val="003E4527"/>
    <w:rsid w:val="003E592E"/>
    <w:rsid w:val="003E63B4"/>
    <w:rsid w:val="003E6E15"/>
    <w:rsid w:val="003E756D"/>
    <w:rsid w:val="003F3303"/>
    <w:rsid w:val="003F3F80"/>
    <w:rsid w:val="003F42F8"/>
    <w:rsid w:val="00400DA5"/>
    <w:rsid w:val="00403C16"/>
    <w:rsid w:val="00404E08"/>
    <w:rsid w:val="00406BE6"/>
    <w:rsid w:val="00407C5A"/>
    <w:rsid w:val="0041055E"/>
    <w:rsid w:val="00410906"/>
    <w:rsid w:val="00411847"/>
    <w:rsid w:val="00411BC3"/>
    <w:rsid w:val="004131AA"/>
    <w:rsid w:val="00413461"/>
    <w:rsid w:val="004146C4"/>
    <w:rsid w:val="00415CAB"/>
    <w:rsid w:val="00417BC6"/>
    <w:rsid w:val="00417C51"/>
    <w:rsid w:val="00422479"/>
    <w:rsid w:val="00427A69"/>
    <w:rsid w:val="00430860"/>
    <w:rsid w:val="00430C7D"/>
    <w:rsid w:val="00430EBD"/>
    <w:rsid w:val="004319DB"/>
    <w:rsid w:val="00431CAC"/>
    <w:rsid w:val="004352B8"/>
    <w:rsid w:val="00435FA6"/>
    <w:rsid w:val="004370BF"/>
    <w:rsid w:val="00442343"/>
    <w:rsid w:val="00444D0D"/>
    <w:rsid w:val="00444DE1"/>
    <w:rsid w:val="00447694"/>
    <w:rsid w:val="0045763D"/>
    <w:rsid w:val="00460D63"/>
    <w:rsid w:val="0046460C"/>
    <w:rsid w:val="00466CC2"/>
    <w:rsid w:val="004731AD"/>
    <w:rsid w:val="00473AF5"/>
    <w:rsid w:val="00475394"/>
    <w:rsid w:val="00480665"/>
    <w:rsid w:val="00480D1E"/>
    <w:rsid w:val="004828FC"/>
    <w:rsid w:val="00484482"/>
    <w:rsid w:val="0048520B"/>
    <w:rsid w:val="00492FEE"/>
    <w:rsid w:val="00493984"/>
    <w:rsid w:val="004946D8"/>
    <w:rsid w:val="00496489"/>
    <w:rsid w:val="004971C4"/>
    <w:rsid w:val="004A2108"/>
    <w:rsid w:val="004A31A8"/>
    <w:rsid w:val="004A3393"/>
    <w:rsid w:val="004A3A22"/>
    <w:rsid w:val="004A70E2"/>
    <w:rsid w:val="004B1155"/>
    <w:rsid w:val="004B1B52"/>
    <w:rsid w:val="004B2C7F"/>
    <w:rsid w:val="004B4AA7"/>
    <w:rsid w:val="004B5E02"/>
    <w:rsid w:val="004B6CAC"/>
    <w:rsid w:val="004C22D8"/>
    <w:rsid w:val="004C3FDF"/>
    <w:rsid w:val="004C6D95"/>
    <w:rsid w:val="004D028A"/>
    <w:rsid w:val="004D652C"/>
    <w:rsid w:val="004E354B"/>
    <w:rsid w:val="004E398F"/>
    <w:rsid w:val="004E3BEB"/>
    <w:rsid w:val="004E6244"/>
    <w:rsid w:val="004E645B"/>
    <w:rsid w:val="004F0B46"/>
    <w:rsid w:val="004F208F"/>
    <w:rsid w:val="004F2473"/>
    <w:rsid w:val="004F4D08"/>
    <w:rsid w:val="004F595B"/>
    <w:rsid w:val="004F7605"/>
    <w:rsid w:val="00507014"/>
    <w:rsid w:val="00507256"/>
    <w:rsid w:val="00516BD1"/>
    <w:rsid w:val="005235E7"/>
    <w:rsid w:val="00524BC5"/>
    <w:rsid w:val="0052697A"/>
    <w:rsid w:val="00531852"/>
    <w:rsid w:val="00531FB2"/>
    <w:rsid w:val="00532749"/>
    <w:rsid w:val="00536718"/>
    <w:rsid w:val="005507EB"/>
    <w:rsid w:val="00552867"/>
    <w:rsid w:val="00556DDB"/>
    <w:rsid w:val="00564A5B"/>
    <w:rsid w:val="00571E64"/>
    <w:rsid w:val="00577244"/>
    <w:rsid w:val="00584F16"/>
    <w:rsid w:val="00586098"/>
    <w:rsid w:val="00587555"/>
    <w:rsid w:val="00595316"/>
    <w:rsid w:val="005A113F"/>
    <w:rsid w:val="005A54C2"/>
    <w:rsid w:val="005A63CA"/>
    <w:rsid w:val="005B506B"/>
    <w:rsid w:val="005B7FE8"/>
    <w:rsid w:val="005C1C50"/>
    <w:rsid w:val="005C5841"/>
    <w:rsid w:val="005D0FD3"/>
    <w:rsid w:val="005D175C"/>
    <w:rsid w:val="005D3D8D"/>
    <w:rsid w:val="005D4B93"/>
    <w:rsid w:val="005D77E5"/>
    <w:rsid w:val="005F6754"/>
    <w:rsid w:val="00612A3A"/>
    <w:rsid w:val="0061533A"/>
    <w:rsid w:val="00633CDD"/>
    <w:rsid w:val="00636350"/>
    <w:rsid w:val="00636476"/>
    <w:rsid w:val="00636488"/>
    <w:rsid w:val="00637467"/>
    <w:rsid w:val="00640792"/>
    <w:rsid w:val="006417AE"/>
    <w:rsid w:val="00645727"/>
    <w:rsid w:val="00650049"/>
    <w:rsid w:val="006510F3"/>
    <w:rsid w:val="00652EB0"/>
    <w:rsid w:val="006539B8"/>
    <w:rsid w:val="00655980"/>
    <w:rsid w:val="00663458"/>
    <w:rsid w:val="006643BC"/>
    <w:rsid w:val="00665A6E"/>
    <w:rsid w:val="00665F41"/>
    <w:rsid w:val="0067268F"/>
    <w:rsid w:val="00672844"/>
    <w:rsid w:val="006759E4"/>
    <w:rsid w:val="006936B6"/>
    <w:rsid w:val="006965D1"/>
    <w:rsid w:val="006A13F8"/>
    <w:rsid w:val="006A1670"/>
    <w:rsid w:val="006A354B"/>
    <w:rsid w:val="006A595C"/>
    <w:rsid w:val="006A5B74"/>
    <w:rsid w:val="006A5D82"/>
    <w:rsid w:val="006B026F"/>
    <w:rsid w:val="006B414A"/>
    <w:rsid w:val="006B510A"/>
    <w:rsid w:val="006B5EB3"/>
    <w:rsid w:val="006C2C33"/>
    <w:rsid w:val="006C36E7"/>
    <w:rsid w:val="006C436B"/>
    <w:rsid w:val="006D2F6D"/>
    <w:rsid w:val="006D6985"/>
    <w:rsid w:val="006D7A32"/>
    <w:rsid w:val="006E1F2A"/>
    <w:rsid w:val="006E3BB7"/>
    <w:rsid w:val="006E4085"/>
    <w:rsid w:val="006E540D"/>
    <w:rsid w:val="006F1BE7"/>
    <w:rsid w:val="006F377A"/>
    <w:rsid w:val="006F4B5F"/>
    <w:rsid w:val="007004C1"/>
    <w:rsid w:val="00702E61"/>
    <w:rsid w:val="0070407E"/>
    <w:rsid w:val="00705925"/>
    <w:rsid w:val="00713506"/>
    <w:rsid w:val="00717490"/>
    <w:rsid w:val="00725155"/>
    <w:rsid w:val="00730CAF"/>
    <w:rsid w:val="00731469"/>
    <w:rsid w:val="007346C4"/>
    <w:rsid w:val="00736C24"/>
    <w:rsid w:val="0074293B"/>
    <w:rsid w:val="00743412"/>
    <w:rsid w:val="00744A1E"/>
    <w:rsid w:val="007460E6"/>
    <w:rsid w:val="00754E50"/>
    <w:rsid w:val="0077013D"/>
    <w:rsid w:val="00772501"/>
    <w:rsid w:val="00773890"/>
    <w:rsid w:val="00777CC0"/>
    <w:rsid w:val="007827F4"/>
    <w:rsid w:val="00785876"/>
    <w:rsid w:val="00786056"/>
    <w:rsid w:val="007869E6"/>
    <w:rsid w:val="00790E74"/>
    <w:rsid w:val="007942F3"/>
    <w:rsid w:val="007A0AED"/>
    <w:rsid w:val="007A2890"/>
    <w:rsid w:val="007A3494"/>
    <w:rsid w:val="007A4379"/>
    <w:rsid w:val="007B14D6"/>
    <w:rsid w:val="007B438E"/>
    <w:rsid w:val="007B4556"/>
    <w:rsid w:val="007B71D8"/>
    <w:rsid w:val="007C12A0"/>
    <w:rsid w:val="007C154A"/>
    <w:rsid w:val="007C242C"/>
    <w:rsid w:val="007C2FC0"/>
    <w:rsid w:val="007C400E"/>
    <w:rsid w:val="007D18EC"/>
    <w:rsid w:val="007D2F44"/>
    <w:rsid w:val="007E4C4F"/>
    <w:rsid w:val="007F2B12"/>
    <w:rsid w:val="007F39E1"/>
    <w:rsid w:val="00801900"/>
    <w:rsid w:val="00802A8A"/>
    <w:rsid w:val="008035A8"/>
    <w:rsid w:val="00803AD8"/>
    <w:rsid w:val="00803EE0"/>
    <w:rsid w:val="00805948"/>
    <w:rsid w:val="00810069"/>
    <w:rsid w:val="00811F4B"/>
    <w:rsid w:val="00817183"/>
    <w:rsid w:val="0082143A"/>
    <w:rsid w:val="00825E58"/>
    <w:rsid w:val="00826A81"/>
    <w:rsid w:val="00830E88"/>
    <w:rsid w:val="00832C05"/>
    <w:rsid w:val="00834B8D"/>
    <w:rsid w:val="008350A9"/>
    <w:rsid w:val="00836FE4"/>
    <w:rsid w:val="008429AA"/>
    <w:rsid w:val="00844182"/>
    <w:rsid w:val="00845795"/>
    <w:rsid w:val="008556FC"/>
    <w:rsid w:val="00865FE7"/>
    <w:rsid w:val="00870E9D"/>
    <w:rsid w:val="00872A3C"/>
    <w:rsid w:val="00885D9E"/>
    <w:rsid w:val="008905B7"/>
    <w:rsid w:val="00892252"/>
    <w:rsid w:val="00894951"/>
    <w:rsid w:val="008971A7"/>
    <w:rsid w:val="008A30DB"/>
    <w:rsid w:val="008A350D"/>
    <w:rsid w:val="008B5D24"/>
    <w:rsid w:val="008B726D"/>
    <w:rsid w:val="008C3DEC"/>
    <w:rsid w:val="008C40DE"/>
    <w:rsid w:val="008C7386"/>
    <w:rsid w:val="008D0A3E"/>
    <w:rsid w:val="008D4B8E"/>
    <w:rsid w:val="008E344A"/>
    <w:rsid w:val="008E6C01"/>
    <w:rsid w:val="008F24A1"/>
    <w:rsid w:val="009027C3"/>
    <w:rsid w:val="00905668"/>
    <w:rsid w:val="00907A69"/>
    <w:rsid w:val="0091680C"/>
    <w:rsid w:val="00917E82"/>
    <w:rsid w:val="00920FEC"/>
    <w:rsid w:val="009213A7"/>
    <w:rsid w:val="009218CD"/>
    <w:rsid w:val="00924BB7"/>
    <w:rsid w:val="00933544"/>
    <w:rsid w:val="00944819"/>
    <w:rsid w:val="0094483A"/>
    <w:rsid w:val="009463D2"/>
    <w:rsid w:val="00946D14"/>
    <w:rsid w:val="0095039B"/>
    <w:rsid w:val="00951B13"/>
    <w:rsid w:val="00960987"/>
    <w:rsid w:val="009626E3"/>
    <w:rsid w:val="009665ED"/>
    <w:rsid w:val="009679EC"/>
    <w:rsid w:val="009709A0"/>
    <w:rsid w:val="00975A41"/>
    <w:rsid w:val="00975B25"/>
    <w:rsid w:val="00985701"/>
    <w:rsid w:val="00993172"/>
    <w:rsid w:val="00995A2E"/>
    <w:rsid w:val="009A09A8"/>
    <w:rsid w:val="009A12C6"/>
    <w:rsid w:val="009A7B3F"/>
    <w:rsid w:val="009B2D5C"/>
    <w:rsid w:val="009C4C4A"/>
    <w:rsid w:val="009C553C"/>
    <w:rsid w:val="009C5CD5"/>
    <w:rsid w:val="009C75C5"/>
    <w:rsid w:val="009D278C"/>
    <w:rsid w:val="009D50A2"/>
    <w:rsid w:val="009E4B8B"/>
    <w:rsid w:val="009E6429"/>
    <w:rsid w:val="009F0884"/>
    <w:rsid w:val="009F1A81"/>
    <w:rsid w:val="009F2A3B"/>
    <w:rsid w:val="009F31B1"/>
    <w:rsid w:val="00A11ED6"/>
    <w:rsid w:val="00A121C7"/>
    <w:rsid w:val="00A178CA"/>
    <w:rsid w:val="00A20217"/>
    <w:rsid w:val="00A20714"/>
    <w:rsid w:val="00A22747"/>
    <w:rsid w:val="00A249BC"/>
    <w:rsid w:val="00A30478"/>
    <w:rsid w:val="00A36299"/>
    <w:rsid w:val="00A37A90"/>
    <w:rsid w:val="00A411E7"/>
    <w:rsid w:val="00A421DC"/>
    <w:rsid w:val="00A44B29"/>
    <w:rsid w:val="00A451DC"/>
    <w:rsid w:val="00A4553A"/>
    <w:rsid w:val="00A51ABC"/>
    <w:rsid w:val="00A5412B"/>
    <w:rsid w:val="00A63C85"/>
    <w:rsid w:val="00A66D58"/>
    <w:rsid w:val="00A71B78"/>
    <w:rsid w:val="00A741BF"/>
    <w:rsid w:val="00A83AF3"/>
    <w:rsid w:val="00A90D54"/>
    <w:rsid w:val="00A92994"/>
    <w:rsid w:val="00A93044"/>
    <w:rsid w:val="00A9578B"/>
    <w:rsid w:val="00AA1B3D"/>
    <w:rsid w:val="00AA44F8"/>
    <w:rsid w:val="00AA4AD9"/>
    <w:rsid w:val="00AB0E3A"/>
    <w:rsid w:val="00AB0F55"/>
    <w:rsid w:val="00AB15CC"/>
    <w:rsid w:val="00AB3B1F"/>
    <w:rsid w:val="00AB6853"/>
    <w:rsid w:val="00AC7648"/>
    <w:rsid w:val="00AD2CE4"/>
    <w:rsid w:val="00AE002F"/>
    <w:rsid w:val="00AE5D4B"/>
    <w:rsid w:val="00AE6CBD"/>
    <w:rsid w:val="00AE6E1B"/>
    <w:rsid w:val="00AF32B4"/>
    <w:rsid w:val="00AF52B8"/>
    <w:rsid w:val="00AF64F5"/>
    <w:rsid w:val="00B01A10"/>
    <w:rsid w:val="00B040CB"/>
    <w:rsid w:val="00B04E8F"/>
    <w:rsid w:val="00B053FE"/>
    <w:rsid w:val="00B06801"/>
    <w:rsid w:val="00B0761B"/>
    <w:rsid w:val="00B129A4"/>
    <w:rsid w:val="00B134C6"/>
    <w:rsid w:val="00B32B19"/>
    <w:rsid w:val="00B33505"/>
    <w:rsid w:val="00B41F09"/>
    <w:rsid w:val="00B446CC"/>
    <w:rsid w:val="00B467D7"/>
    <w:rsid w:val="00B50A66"/>
    <w:rsid w:val="00B53390"/>
    <w:rsid w:val="00B579B4"/>
    <w:rsid w:val="00B636B5"/>
    <w:rsid w:val="00B64BEC"/>
    <w:rsid w:val="00B6517B"/>
    <w:rsid w:val="00B67297"/>
    <w:rsid w:val="00B71483"/>
    <w:rsid w:val="00B72E69"/>
    <w:rsid w:val="00B73CBB"/>
    <w:rsid w:val="00B76150"/>
    <w:rsid w:val="00B77256"/>
    <w:rsid w:val="00B77C29"/>
    <w:rsid w:val="00B95B47"/>
    <w:rsid w:val="00BA7D38"/>
    <w:rsid w:val="00BB237D"/>
    <w:rsid w:val="00BC58CF"/>
    <w:rsid w:val="00BD5C65"/>
    <w:rsid w:val="00BE3700"/>
    <w:rsid w:val="00BE7596"/>
    <w:rsid w:val="00BF2B07"/>
    <w:rsid w:val="00BF4B12"/>
    <w:rsid w:val="00BF65A5"/>
    <w:rsid w:val="00BF6EF5"/>
    <w:rsid w:val="00C005FE"/>
    <w:rsid w:val="00C029F0"/>
    <w:rsid w:val="00C053F8"/>
    <w:rsid w:val="00C05459"/>
    <w:rsid w:val="00C11CAA"/>
    <w:rsid w:val="00C129A1"/>
    <w:rsid w:val="00C12DD3"/>
    <w:rsid w:val="00C14F2B"/>
    <w:rsid w:val="00C24FF6"/>
    <w:rsid w:val="00C314CD"/>
    <w:rsid w:val="00C34356"/>
    <w:rsid w:val="00C35A07"/>
    <w:rsid w:val="00C3640C"/>
    <w:rsid w:val="00C40E2C"/>
    <w:rsid w:val="00C41C2A"/>
    <w:rsid w:val="00C4379D"/>
    <w:rsid w:val="00C44461"/>
    <w:rsid w:val="00C4479E"/>
    <w:rsid w:val="00C4572F"/>
    <w:rsid w:val="00C51744"/>
    <w:rsid w:val="00C5384E"/>
    <w:rsid w:val="00C6463B"/>
    <w:rsid w:val="00C7137C"/>
    <w:rsid w:val="00C71CED"/>
    <w:rsid w:val="00C73231"/>
    <w:rsid w:val="00C74CFA"/>
    <w:rsid w:val="00C76CCB"/>
    <w:rsid w:val="00C82223"/>
    <w:rsid w:val="00C85C31"/>
    <w:rsid w:val="00C86B8F"/>
    <w:rsid w:val="00C923D8"/>
    <w:rsid w:val="00C9472C"/>
    <w:rsid w:val="00C96CB1"/>
    <w:rsid w:val="00C96D90"/>
    <w:rsid w:val="00CA039C"/>
    <w:rsid w:val="00CA1F70"/>
    <w:rsid w:val="00CA5D70"/>
    <w:rsid w:val="00CB1A52"/>
    <w:rsid w:val="00CB3728"/>
    <w:rsid w:val="00CB5278"/>
    <w:rsid w:val="00CB6500"/>
    <w:rsid w:val="00CC5D6D"/>
    <w:rsid w:val="00CD2B90"/>
    <w:rsid w:val="00CD780F"/>
    <w:rsid w:val="00CE2C11"/>
    <w:rsid w:val="00CE5553"/>
    <w:rsid w:val="00CF336D"/>
    <w:rsid w:val="00CF4425"/>
    <w:rsid w:val="00CF4671"/>
    <w:rsid w:val="00CF58CF"/>
    <w:rsid w:val="00CF74F4"/>
    <w:rsid w:val="00D01347"/>
    <w:rsid w:val="00D06C9A"/>
    <w:rsid w:val="00D113E2"/>
    <w:rsid w:val="00D1393D"/>
    <w:rsid w:val="00D164DA"/>
    <w:rsid w:val="00D33DD2"/>
    <w:rsid w:val="00D3420F"/>
    <w:rsid w:val="00D40D76"/>
    <w:rsid w:val="00D412A9"/>
    <w:rsid w:val="00D41C22"/>
    <w:rsid w:val="00D4290F"/>
    <w:rsid w:val="00D52A77"/>
    <w:rsid w:val="00D60839"/>
    <w:rsid w:val="00D6793E"/>
    <w:rsid w:val="00D7298C"/>
    <w:rsid w:val="00D74837"/>
    <w:rsid w:val="00D74EC8"/>
    <w:rsid w:val="00D80948"/>
    <w:rsid w:val="00D860C0"/>
    <w:rsid w:val="00D9222A"/>
    <w:rsid w:val="00D9732A"/>
    <w:rsid w:val="00DA0543"/>
    <w:rsid w:val="00DA2C0B"/>
    <w:rsid w:val="00DB000D"/>
    <w:rsid w:val="00DB7EE0"/>
    <w:rsid w:val="00DC2074"/>
    <w:rsid w:val="00DC5253"/>
    <w:rsid w:val="00DC6E9C"/>
    <w:rsid w:val="00DC7C53"/>
    <w:rsid w:val="00DE207F"/>
    <w:rsid w:val="00DF0562"/>
    <w:rsid w:val="00DF05C1"/>
    <w:rsid w:val="00DF4A9C"/>
    <w:rsid w:val="00DF573F"/>
    <w:rsid w:val="00E021A6"/>
    <w:rsid w:val="00E02C2F"/>
    <w:rsid w:val="00E02F9A"/>
    <w:rsid w:val="00E03850"/>
    <w:rsid w:val="00E11B0C"/>
    <w:rsid w:val="00E13FA0"/>
    <w:rsid w:val="00E172BD"/>
    <w:rsid w:val="00E31337"/>
    <w:rsid w:val="00E31ABC"/>
    <w:rsid w:val="00E31C2D"/>
    <w:rsid w:val="00E34AB0"/>
    <w:rsid w:val="00E34F6C"/>
    <w:rsid w:val="00E42F97"/>
    <w:rsid w:val="00E4625D"/>
    <w:rsid w:val="00E47BF5"/>
    <w:rsid w:val="00E56F5F"/>
    <w:rsid w:val="00E67ED7"/>
    <w:rsid w:val="00E7633A"/>
    <w:rsid w:val="00E77B2B"/>
    <w:rsid w:val="00E81173"/>
    <w:rsid w:val="00E87903"/>
    <w:rsid w:val="00E90349"/>
    <w:rsid w:val="00E9097D"/>
    <w:rsid w:val="00E95BAD"/>
    <w:rsid w:val="00E97075"/>
    <w:rsid w:val="00EA12EA"/>
    <w:rsid w:val="00EA2A8E"/>
    <w:rsid w:val="00EA45C8"/>
    <w:rsid w:val="00EA5117"/>
    <w:rsid w:val="00EA7CAB"/>
    <w:rsid w:val="00EC3C81"/>
    <w:rsid w:val="00ED0615"/>
    <w:rsid w:val="00ED23BE"/>
    <w:rsid w:val="00EE3C33"/>
    <w:rsid w:val="00EE7CE8"/>
    <w:rsid w:val="00EF17D9"/>
    <w:rsid w:val="00EF2539"/>
    <w:rsid w:val="00EF42B2"/>
    <w:rsid w:val="00F00DE1"/>
    <w:rsid w:val="00F03A55"/>
    <w:rsid w:val="00F059AC"/>
    <w:rsid w:val="00F06303"/>
    <w:rsid w:val="00F11981"/>
    <w:rsid w:val="00F11FAC"/>
    <w:rsid w:val="00F1254D"/>
    <w:rsid w:val="00F2000D"/>
    <w:rsid w:val="00F2030D"/>
    <w:rsid w:val="00F2081A"/>
    <w:rsid w:val="00F20E40"/>
    <w:rsid w:val="00F26FCF"/>
    <w:rsid w:val="00F3263B"/>
    <w:rsid w:val="00F350D5"/>
    <w:rsid w:val="00F35C77"/>
    <w:rsid w:val="00F360E4"/>
    <w:rsid w:val="00F377FC"/>
    <w:rsid w:val="00F43151"/>
    <w:rsid w:val="00F43BC9"/>
    <w:rsid w:val="00F44825"/>
    <w:rsid w:val="00F44BB5"/>
    <w:rsid w:val="00F52E1A"/>
    <w:rsid w:val="00F5425B"/>
    <w:rsid w:val="00F562FF"/>
    <w:rsid w:val="00F57040"/>
    <w:rsid w:val="00F714ED"/>
    <w:rsid w:val="00F73080"/>
    <w:rsid w:val="00F76D9D"/>
    <w:rsid w:val="00F847A1"/>
    <w:rsid w:val="00F90803"/>
    <w:rsid w:val="00F91362"/>
    <w:rsid w:val="00F9365D"/>
    <w:rsid w:val="00F96A86"/>
    <w:rsid w:val="00FA141B"/>
    <w:rsid w:val="00FA29A0"/>
    <w:rsid w:val="00FA441A"/>
    <w:rsid w:val="00FA7599"/>
    <w:rsid w:val="00FB3A67"/>
    <w:rsid w:val="00FB3B21"/>
    <w:rsid w:val="00FB3F70"/>
    <w:rsid w:val="00FB4A16"/>
    <w:rsid w:val="00FC070A"/>
    <w:rsid w:val="00FC0A0B"/>
    <w:rsid w:val="00FC1DFC"/>
    <w:rsid w:val="00FC5F7C"/>
    <w:rsid w:val="00FD1324"/>
    <w:rsid w:val="00FD6D83"/>
    <w:rsid w:val="00FE0AAC"/>
    <w:rsid w:val="00FF09DF"/>
    <w:rsid w:val="00FF4DC5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rFonts w:eastAsia="Calibr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0761B"/>
    <w:pPr>
      <w:keepNext/>
      <w:jc w:val="center"/>
      <w:outlineLvl w:val="1"/>
    </w:pPr>
    <w:rPr>
      <w:rFonts w:eastAsia="Calibri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rFonts w:eastAsia="Calibri"/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761B"/>
    <w:rPr>
      <w:rFonts w:ascii="Times New Roman" w:hAnsi="Times New Roman"/>
      <w:sz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0761B"/>
    <w:rPr>
      <w:rFonts w:ascii="Times New Roman" w:hAnsi="Times New Roman"/>
      <w:b/>
      <w:sz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0761B"/>
    <w:rPr>
      <w:rFonts w:ascii="Times New Roman" w:hAnsi="Times New Roman"/>
      <w:b/>
      <w:sz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B0761B"/>
    <w:rPr>
      <w:rFonts w:eastAsia="Calibri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0761B"/>
    <w:rPr>
      <w:rFonts w:ascii="Times New Roman" w:hAnsi="Times New Roman"/>
      <w:sz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0761B"/>
    <w:pPr>
      <w:tabs>
        <w:tab w:val="left" w:pos="1418"/>
      </w:tabs>
      <w:spacing w:line="216" w:lineRule="auto"/>
      <w:ind w:left="180" w:hanging="720"/>
    </w:pPr>
    <w:rPr>
      <w:rFonts w:eastAsia="Calibri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0761B"/>
    <w:rPr>
      <w:rFonts w:ascii="Times New Roman" w:hAnsi="Times New Roman"/>
      <w:sz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B0761B"/>
    <w:pPr>
      <w:spacing w:line="216" w:lineRule="auto"/>
      <w:ind w:left="-540"/>
      <w:jc w:val="both"/>
    </w:pPr>
    <w:rPr>
      <w:rFonts w:eastAsia="Calibri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0761B"/>
    <w:rPr>
      <w:rFonts w:ascii="Times New Roman" w:hAnsi="Times New Roman"/>
      <w:sz w:val="28"/>
      <w:lang w:eastAsia="ru-RU"/>
    </w:rPr>
  </w:style>
  <w:style w:type="paragraph" w:styleId="ListParagraph">
    <w:name w:val="List Paragraph"/>
    <w:basedOn w:val="Normal"/>
    <w:uiPriority w:val="99"/>
    <w:qFormat/>
    <w:rsid w:val="001316B9"/>
    <w:pPr>
      <w:ind w:left="708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501</TotalTime>
  <Pages>1</Pages>
  <Words>281</Words>
  <Characters>1605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419</cp:revision>
  <cp:lastPrinted>2015-05-22T12:20:00Z</cp:lastPrinted>
  <dcterms:created xsi:type="dcterms:W3CDTF">2013-01-30T12:26:00Z</dcterms:created>
  <dcterms:modified xsi:type="dcterms:W3CDTF">2016-09-07T13:02:00Z</dcterms:modified>
</cp:coreProperties>
</file>